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63FD9" w14:textId="77777777" w:rsidR="008020F0" w:rsidRDefault="008020F0" w:rsidP="008020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WESTWODE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271C2D5E" w14:textId="77777777" w:rsidR="008020F0" w:rsidRDefault="008020F0" w:rsidP="008020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Tailor.</w:t>
      </w:r>
    </w:p>
    <w:p w14:paraId="7F053833" w14:textId="77777777" w:rsidR="008020F0" w:rsidRDefault="008020F0" w:rsidP="008020F0">
      <w:pPr>
        <w:pStyle w:val="NoSpacing"/>
        <w:rPr>
          <w:rFonts w:cs="Times New Roman"/>
          <w:szCs w:val="24"/>
        </w:rPr>
      </w:pPr>
    </w:p>
    <w:p w14:paraId="064A008E" w14:textId="77777777" w:rsidR="008020F0" w:rsidRDefault="008020F0" w:rsidP="008020F0">
      <w:pPr>
        <w:pStyle w:val="NoSpacing"/>
        <w:rPr>
          <w:rFonts w:cs="Times New Roman"/>
          <w:szCs w:val="24"/>
        </w:rPr>
      </w:pPr>
    </w:p>
    <w:p w14:paraId="6003FD28" w14:textId="77777777" w:rsidR="008020F0" w:rsidRDefault="008020F0" w:rsidP="008020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Jan.1440</w:t>
      </w:r>
      <w:r>
        <w:rPr>
          <w:rFonts w:cs="Times New Roman"/>
          <w:szCs w:val="24"/>
        </w:rPr>
        <w:tab/>
        <w:t xml:space="preserve">He was one of those to whom Thomas </w:t>
      </w:r>
      <w:proofErr w:type="gramStart"/>
      <w:r>
        <w:rPr>
          <w:rFonts w:cs="Times New Roman"/>
          <w:szCs w:val="24"/>
        </w:rPr>
        <w:t>Till</w:t>
      </w:r>
      <w:proofErr w:type="gramEnd"/>
      <w:r>
        <w:rPr>
          <w:rFonts w:cs="Times New Roman"/>
          <w:szCs w:val="24"/>
        </w:rPr>
        <w:t xml:space="preserve"> of London, cordwainer(q.v.),</w:t>
      </w:r>
    </w:p>
    <w:p w14:paraId="1413E2DE" w14:textId="77777777" w:rsidR="008020F0" w:rsidRDefault="008020F0" w:rsidP="008020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59F31160" w14:textId="77777777" w:rsidR="008020F0" w:rsidRDefault="008020F0" w:rsidP="008020F0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163)</w:t>
      </w:r>
    </w:p>
    <w:p w14:paraId="5CEE6897" w14:textId="77777777" w:rsidR="008020F0" w:rsidRDefault="008020F0" w:rsidP="008020F0">
      <w:pPr>
        <w:pStyle w:val="NoSpacing"/>
        <w:rPr>
          <w:rFonts w:cs="Times New Roman"/>
          <w:szCs w:val="24"/>
        </w:rPr>
      </w:pPr>
    </w:p>
    <w:p w14:paraId="412F4518" w14:textId="77777777" w:rsidR="008020F0" w:rsidRDefault="008020F0" w:rsidP="008020F0">
      <w:pPr>
        <w:pStyle w:val="NoSpacing"/>
        <w:rPr>
          <w:rFonts w:cs="Times New Roman"/>
          <w:szCs w:val="24"/>
        </w:rPr>
      </w:pPr>
    </w:p>
    <w:p w14:paraId="4D7A7432" w14:textId="77777777" w:rsidR="008020F0" w:rsidRDefault="008020F0" w:rsidP="008020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April 2023</w:t>
      </w:r>
    </w:p>
    <w:p w14:paraId="2D722B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83A71" w14:textId="77777777" w:rsidR="008020F0" w:rsidRDefault="008020F0" w:rsidP="009139A6">
      <w:r>
        <w:separator/>
      </w:r>
    </w:p>
  </w:endnote>
  <w:endnote w:type="continuationSeparator" w:id="0">
    <w:p w14:paraId="7B93F032" w14:textId="77777777" w:rsidR="008020F0" w:rsidRDefault="008020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80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BD7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9FC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DA5A6" w14:textId="77777777" w:rsidR="008020F0" w:rsidRDefault="008020F0" w:rsidP="009139A6">
      <w:r>
        <w:separator/>
      </w:r>
    </w:p>
  </w:footnote>
  <w:footnote w:type="continuationSeparator" w:id="0">
    <w:p w14:paraId="1D32A580" w14:textId="77777777" w:rsidR="008020F0" w:rsidRDefault="008020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E7B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88F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157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0F0"/>
    <w:rsid w:val="000666E0"/>
    <w:rsid w:val="002510B7"/>
    <w:rsid w:val="005C130B"/>
    <w:rsid w:val="008020F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2F90B"/>
  <w15:chartTrackingRefBased/>
  <w15:docId w15:val="{A22A64C1-BA54-49DA-831A-B65D5862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2023-04-24T12:45:00Z</dcterms:created>
  <dcterms:modified xsi:type="dcterms:W3CDTF">2023-04-24T12:46:00Z</dcterms:modified>
</cp:coreProperties>
</file>